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u w:val="single"/>
        </w:rPr>
        <w:t>Richard  MARLOND</w:t>
      </w:r>
      <w:proofErr w:type="gramEnd"/>
      <w:r>
        <w:rPr>
          <w:rFonts w:ascii="Times New Roman" w:eastAsia="Calibri" w:hAnsi="Times New Roman" w:cs="Times New Roman"/>
        </w:rPr>
        <w:t xml:space="preserve">       (fl.1484)</w:t>
      </w: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London. Gentleman.</w:t>
      </w: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He and 9 others made a plaint of forcible entry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Gaynesford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(q.v.),</w:t>
      </w: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 xml:space="preserve">Robert Basset(q.v.), Richard Tame(q.v.),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Merston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 and</w:t>
      </w: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ab/>
        <w:t xml:space="preserve">Edmund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Shawe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(q.v.).</w:t>
      </w: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9A2F01" w:rsidRDefault="009A2F01" w:rsidP="009A2F01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23 May 2017</w:t>
      </w:r>
    </w:p>
    <w:p w:rsidR="006B2F86" w:rsidRPr="00E71FC3" w:rsidRDefault="009A2F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F01" w:rsidRDefault="009A2F01" w:rsidP="00E71FC3">
      <w:r>
        <w:separator/>
      </w:r>
    </w:p>
  </w:endnote>
  <w:endnote w:type="continuationSeparator" w:id="0">
    <w:p w:rsidR="009A2F01" w:rsidRDefault="009A2F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F01" w:rsidRDefault="009A2F01" w:rsidP="00E71FC3">
      <w:r>
        <w:separator/>
      </w:r>
    </w:p>
  </w:footnote>
  <w:footnote w:type="continuationSeparator" w:id="0">
    <w:p w:rsidR="009A2F01" w:rsidRDefault="009A2F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01"/>
    <w:rsid w:val="001A7C09"/>
    <w:rsid w:val="00577BD5"/>
    <w:rsid w:val="00656CBA"/>
    <w:rsid w:val="006A1F77"/>
    <w:rsid w:val="00733BE7"/>
    <w:rsid w:val="009A2F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0206F-381C-4942-9E73-E2822270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A2F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A2F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2017-05-26T19:23:00Z</dcterms:created>
  <dcterms:modified xsi:type="dcterms:W3CDTF">2017-05-26T19:23:00Z</dcterms:modified>
</cp:coreProperties>
</file>